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930" w:rsidRDefault="00902930" w:rsidP="00902930">
      <w:pPr>
        <w:spacing w:line="560" w:lineRule="exact"/>
        <w:ind w:rightChars="-159" w:right="31680"/>
        <w:rPr>
          <w:rFonts w:ascii="方正小标宋简体" w:eastAsia="方正小标宋简体" w:hAnsi="方正小标宋简体" w:cs="方正小标宋简体"/>
          <w:color w:val="313131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313131"/>
          <w:w w:val="95"/>
          <w:sz w:val="44"/>
          <w:szCs w:val="44"/>
        </w:rPr>
        <w:t>中共杞县县委组织部公开选调工作人员报名表</w:t>
      </w:r>
    </w:p>
    <w:p w:rsidR="00902930" w:rsidRDefault="00902930" w:rsidP="00697535">
      <w:pPr>
        <w:spacing w:line="560" w:lineRule="exact"/>
        <w:ind w:rightChars="-159" w:right="31680"/>
        <w:rPr>
          <w:rFonts w:ascii="楷体_GB2312" w:eastAsia="楷体_GB2312" w:hAnsi="楷体_GB2312" w:cs="楷体_GB2312"/>
          <w:sz w:val="24"/>
        </w:rPr>
      </w:pPr>
      <w:r>
        <w:rPr>
          <w:rFonts w:ascii="楷体_GB2312" w:eastAsia="楷体_GB2312" w:hAnsi="楷体_GB2312" w:cs="楷体_GB2312" w:hint="eastAsia"/>
          <w:sz w:val="24"/>
        </w:rPr>
        <w:t>报名序号：</w:t>
      </w:r>
    </w:p>
    <w:tbl>
      <w:tblPr>
        <w:tblW w:w="8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5"/>
        <w:gridCol w:w="1554"/>
        <w:gridCol w:w="900"/>
        <w:gridCol w:w="435"/>
        <w:gridCol w:w="465"/>
        <w:gridCol w:w="795"/>
        <w:gridCol w:w="285"/>
        <w:gridCol w:w="900"/>
        <w:gridCol w:w="2055"/>
      </w:tblGrid>
      <w:tr w:rsidR="00902930" w:rsidRPr="005D30FF">
        <w:trPr>
          <w:trHeight w:hRule="exact" w:val="68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554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902930" w:rsidRDefault="00902930" w:rsidP="00902930">
            <w:pPr>
              <w:spacing w:line="280" w:lineRule="exact"/>
              <w:ind w:leftChars="-51" w:left="31680" w:rightChars="-51" w:right="316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年月</w:t>
            </w:r>
          </w:p>
        </w:tc>
        <w:tc>
          <w:tcPr>
            <w:tcW w:w="900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照片</w:t>
            </w:r>
          </w:p>
        </w:tc>
      </w:tr>
      <w:tr w:rsidR="00902930" w:rsidRPr="005D30FF">
        <w:trPr>
          <w:trHeight w:hRule="exact" w:val="68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籍贯</w:t>
            </w:r>
          </w:p>
        </w:tc>
        <w:tc>
          <w:tcPr>
            <w:tcW w:w="1554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902930" w:rsidRDefault="00902930" w:rsidP="00902930">
            <w:pPr>
              <w:spacing w:line="280" w:lineRule="exact"/>
              <w:ind w:leftChars="-51" w:left="31680" w:rightChars="-51" w:right="316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90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政治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面貌</w:t>
            </w:r>
          </w:p>
        </w:tc>
        <w:tc>
          <w:tcPr>
            <w:tcW w:w="900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hRule="exact" w:val="69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毕业院校</w:t>
            </w:r>
          </w:p>
        </w:tc>
        <w:tc>
          <w:tcPr>
            <w:tcW w:w="3354" w:type="dxa"/>
            <w:gridSpan w:val="4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毕业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年月</w:t>
            </w:r>
          </w:p>
        </w:tc>
        <w:tc>
          <w:tcPr>
            <w:tcW w:w="900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hRule="exact" w:val="68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所学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1554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902930" w:rsidRDefault="00902930" w:rsidP="00902930">
            <w:pPr>
              <w:spacing w:line="280" w:lineRule="exact"/>
              <w:ind w:leftChars="-51" w:left="31680" w:rightChars="-51" w:right="316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</w:t>
            </w:r>
          </w:p>
        </w:tc>
        <w:tc>
          <w:tcPr>
            <w:tcW w:w="90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学位</w:t>
            </w:r>
          </w:p>
        </w:tc>
        <w:tc>
          <w:tcPr>
            <w:tcW w:w="900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hRule="exact" w:val="68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现工作单位及职务</w:t>
            </w:r>
          </w:p>
        </w:tc>
        <w:tc>
          <w:tcPr>
            <w:tcW w:w="3354" w:type="dxa"/>
            <w:gridSpan w:val="4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登记备案年月</w:t>
            </w:r>
          </w:p>
          <w:p w:rsidR="00902930" w:rsidRDefault="00902930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55" w:type="dxa"/>
            <w:gridSpan w:val="2"/>
            <w:vAlign w:val="center"/>
          </w:tcPr>
          <w:p w:rsidR="00902930" w:rsidRDefault="00902930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hRule="exact" w:val="682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号码</w:t>
            </w:r>
          </w:p>
        </w:tc>
        <w:tc>
          <w:tcPr>
            <w:tcW w:w="3354" w:type="dxa"/>
            <w:gridSpan w:val="4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2955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val="2947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学习及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工作经历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89" w:type="dxa"/>
            <w:gridSpan w:val="8"/>
            <w:vAlign w:val="center"/>
          </w:tcPr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02930" w:rsidRPr="005D30FF">
        <w:trPr>
          <w:trHeight w:hRule="exact" w:val="1419"/>
        </w:trPr>
        <w:tc>
          <w:tcPr>
            <w:tcW w:w="1315" w:type="dxa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vAlign w:val="center"/>
          </w:tcPr>
          <w:p w:rsidR="00902930" w:rsidRDefault="00902930" w:rsidP="00902930">
            <w:pPr>
              <w:spacing w:line="280" w:lineRule="exact"/>
              <w:ind w:firstLineChars="20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 w:rsidR="00902930" w:rsidRDefault="00902930" w:rsidP="00902930">
            <w:pPr>
              <w:spacing w:line="280" w:lineRule="exact"/>
              <w:ind w:firstLineChars="500" w:firstLine="31680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 w:rsidP="00902930">
            <w:pPr>
              <w:spacing w:line="280" w:lineRule="exact"/>
              <w:ind w:firstLineChars="20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报考人员</w:t>
            </w:r>
            <w:r>
              <w:rPr>
                <w:rFonts w:ascii="仿宋_GB2312" w:eastAsia="仿宋_GB2312" w:hAnsi="仿宋_GB2312" w:cs="仿宋_GB2312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签名）</w:t>
            </w:r>
            <w:r>
              <w:rPr>
                <w:rFonts w:ascii="仿宋_GB2312" w:eastAsia="仿宋_GB2312" w:hAnsi="仿宋_GB2312" w:cs="仿宋_GB2312"/>
                <w:sz w:val="24"/>
              </w:rPr>
              <w:t>:                  2016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902930" w:rsidRPr="005D30FF">
        <w:trPr>
          <w:trHeight w:hRule="exact" w:val="3253"/>
        </w:trPr>
        <w:tc>
          <w:tcPr>
            <w:tcW w:w="1315" w:type="dxa"/>
            <w:vAlign w:val="center"/>
          </w:tcPr>
          <w:p w:rsidR="00902930" w:rsidRDefault="00902930" w:rsidP="00902930">
            <w:pPr>
              <w:spacing w:line="280" w:lineRule="exact"/>
              <w:ind w:firstLineChars="10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推荐</w:t>
            </w:r>
          </w:p>
          <w:p w:rsidR="00902930" w:rsidRDefault="00902930" w:rsidP="00902930">
            <w:pPr>
              <w:spacing w:line="280" w:lineRule="exact"/>
              <w:ind w:firstLineChars="10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机关</w:t>
            </w:r>
          </w:p>
          <w:p w:rsidR="00902930" w:rsidRDefault="00902930" w:rsidP="00902930">
            <w:pPr>
              <w:spacing w:line="280" w:lineRule="exact"/>
              <w:ind w:firstLineChars="5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（单位）</w:t>
            </w:r>
          </w:p>
          <w:p w:rsidR="00902930" w:rsidRDefault="00902930" w:rsidP="00902930">
            <w:pPr>
              <w:spacing w:line="280" w:lineRule="exact"/>
              <w:ind w:firstLineChars="10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2889" w:type="dxa"/>
            <w:gridSpan w:val="3"/>
          </w:tcPr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推荐机关（单位）</w:t>
            </w:r>
          </w:p>
          <w:p w:rsidR="00902930" w:rsidRDefault="00902930" w:rsidP="00902930">
            <w:pPr>
              <w:spacing w:line="280" w:lineRule="exact"/>
              <w:ind w:firstLineChars="150" w:firstLine="316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2016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1260" w:type="dxa"/>
            <w:gridSpan w:val="2"/>
            <w:vAlign w:val="center"/>
          </w:tcPr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审核</w:t>
            </w:r>
          </w:p>
          <w:p w:rsidR="00902930" w:rsidRDefault="00902930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3240" w:type="dxa"/>
            <w:gridSpan w:val="3"/>
          </w:tcPr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审核人（签名）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902930" w:rsidRDefault="00902930">
            <w:pPr>
              <w:spacing w:line="2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2016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902930" w:rsidRDefault="00902930">
      <w:pPr>
        <w:spacing w:line="600" w:lineRule="exact"/>
        <w:rPr>
          <w:rFonts w:ascii="Times New Roman" w:hAnsi="Times New Roman"/>
        </w:rPr>
      </w:pPr>
    </w:p>
    <w:sectPr w:rsidR="00902930" w:rsidSect="00C61E2F">
      <w:footerReference w:type="even" r:id="rId6"/>
      <w:footerReference w:type="default" r:id="rId7"/>
      <w:pgSz w:w="11906" w:h="16838"/>
      <w:pgMar w:top="1417" w:right="1757" w:bottom="1701" w:left="1757" w:header="851" w:footer="992" w:gutter="0"/>
      <w:cols w:space="0"/>
      <w:docGrid w:type="lines" w:linePitch="3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930" w:rsidRDefault="00902930" w:rsidP="00C61E2F">
      <w:r>
        <w:separator/>
      </w:r>
    </w:p>
  </w:endnote>
  <w:endnote w:type="continuationSeparator" w:id="0">
    <w:p w:rsidR="00902930" w:rsidRDefault="00902930" w:rsidP="00C6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930" w:rsidRDefault="00902930" w:rsidP="00CC70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2930" w:rsidRDefault="00902930" w:rsidP="00CC70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930" w:rsidRDefault="00902930" w:rsidP="00CC70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02930" w:rsidRDefault="00902930" w:rsidP="00CC703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930" w:rsidRDefault="00902930" w:rsidP="00C61E2F">
      <w:r>
        <w:separator/>
      </w:r>
    </w:p>
  </w:footnote>
  <w:footnote w:type="continuationSeparator" w:id="0">
    <w:p w:rsidR="00902930" w:rsidRDefault="00902930" w:rsidP="00C61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11C29C6"/>
    <w:rsid w:val="000E21FA"/>
    <w:rsid w:val="000F5290"/>
    <w:rsid w:val="00130266"/>
    <w:rsid w:val="00143A16"/>
    <w:rsid w:val="001E76E2"/>
    <w:rsid w:val="003A1185"/>
    <w:rsid w:val="004B545F"/>
    <w:rsid w:val="004C31A2"/>
    <w:rsid w:val="005D30FF"/>
    <w:rsid w:val="00697535"/>
    <w:rsid w:val="006C06D7"/>
    <w:rsid w:val="008649DA"/>
    <w:rsid w:val="008D131D"/>
    <w:rsid w:val="00902930"/>
    <w:rsid w:val="00945201"/>
    <w:rsid w:val="00A17192"/>
    <w:rsid w:val="00A75FD4"/>
    <w:rsid w:val="00AE013E"/>
    <w:rsid w:val="00C61E2F"/>
    <w:rsid w:val="00C7634F"/>
    <w:rsid w:val="00CC7034"/>
    <w:rsid w:val="00D23180"/>
    <w:rsid w:val="00D475AD"/>
    <w:rsid w:val="00D6428D"/>
    <w:rsid w:val="00EB3320"/>
    <w:rsid w:val="00FC47CF"/>
    <w:rsid w:val="01E535A4"/>
    <w:rsid w:val="03DB6B3C"/>
    <w:rsid w:val="0C5D2761"/>
    <w:rsid w:val="0DBA71B4"/>
    <w:rsid w:val="0F603D3B"/>
    <w:rsid w:val="10743579"/>
    <w:rsid w:val="1183680F"/>
    <w:rsid w:val="151D5382"/>
    <w:rsid w:val="151F3D98"/>
    <w:rsid w:val="19D44079"/>
    <w:rsid w:val="1F0B2759"/>
    <w:rsid w:val="21C931A0"/>
    <w:rsid w:val="23DF09FB"/>
    <w:rsid w:val="29DC6A64"/>
    <w:rsid w:val="2A286BB8"/>
    <w:rsid w:val="2DE938DD"/>
    <w:rsid w:val="2EC059C7"/>
    <w:rsid w:val="2F7477E1"/>
    <w:rsid w:val="2F7D114C"/>
    <w:rsid w:val="333510BE"/>
    <w:rsid w:val="34D53941"/>
    <w:rsid w:val="36A557AC"/>
    <w:rsid w:val="3783757C"/>
    <w:rsid w:val="3A7846B3"/>
    <w:rsid w:val="3AD56F08"/>
    <w:rsid w:val="3C252729"/>
    <w:rsid w:val="3F61035E"/>
    <w:rsid w:val="46AF0002"/>
    <w:rsid w:val="485A11EB"/>
    <w:rsid w:val="4AFF73C1"/>
    <w:rsid w:val="4D2C7F4C"/>
    <w:rsid w:val="4E8217C3"/>
    <w:rsid w:val="53B65D96"/>
    <w:rsid w:val="58312C92"/>
    <w:rsid w:val="58AF7E17"/>
    <w:rsid w:val="594D6E9D"/>
    <w:rsid w:val="5CBF0C6E"/>
    <w:rsid w:val="5D460C64"/>
    <w:rsid w:val="5D8A6269"/>
    <w:rsid w:val="5E210BE5"/>
    <w:rsid w:val="5E6E3079"/>
    <w:rsid w:val="60834078"/>
    <w:rsid w:val="637B0703"/>
    <w:rsid w:val="63C3754A"/>
    <w:rsid w:val="64DF482A"/>
    <w:rsid w:val="658A3AD3"/>
    <w:rsid w:val="65C42706"/>
    <w:rsid w:val="666977EB"/>
    <w:rsid w:val="685329B2"/>
    <w:rsid w:val="68FF4196"/>
    <w:rsid w:val="6904666D"/>
    <w:rsid w:val="6B4B27BC"/>
    <w:rsid w:val="702665C0"/>
    <w:rsid w:val="711C29C6"/>
    <w:rsid w:val="71A32552"/>
    <w:rsid w:val="722F5A16"/>
    <w:rsid w:val="759D5460"/>
    <w:rsid w:val="77BB2EF0"/>
    <w:rsid w:val="79504F7C"/>
    <w:rsid w:val="79964889"/>
    <w:rsid w:val="7BA61FED"/>
    <w:rsid w:val="7CA3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E2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61E2F"/>
    <w:pPr>
      <w:ind w:firstLineChars="200" w:firstLine="606"/>
    </w:pPr>
    <w:rPr>
      <w:rFonts w:ascii="仿宋_GB2312" w:eastAsia="仿宋_GB2312"/>
      <w:color w:val="000000"/>
      <w:sz w:val="32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1E2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61E2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C61E2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50</Words>
  <Characters>285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微软用户</cp:lastModifiedBy>
  <cp:revision>11</cp:revision>
  <cp:lastPrinted>2016-10-24T08:05:00Z</cp:lastPrinted>
  <dcterms:created xsi:type="dcterms:W3CDTF">2016-10-08T11:26:00Z</dcterms:created>
  <dcterms:modified xsi:type="dcterms:W3CDTF">2016-10-25T05:34:00Z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